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839E7" w14:textId="1DB2C08C" w:rsidR="00BA00AB" w:rsidRDefault="002F73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ECAEC88" w14:textId="77777777" w:rsidR="006625CC" w:rsidRDefault="006625CC" w:rsidP="009139A6">
      <w:pPr>
        <w:pStyle w:val="NoSpacing"/>
        <w:rPr>
          <w:rFonts w:cs="Times New Roman"/>
          <w:szCs w:val="24"/>
        </w:rPr>
      </w:pPr>
    </w:p>
    <w:p w14:paraId="74943369" w14:textId="77777777" w:rsidR="006625CC" w:rsidRDefault="006625CC" w:rsidP="009139A6">
      <w:pPr>
        <w:pStyle w:val="NoSpacing"/>
        <w:rPr>
          <w:rFonts w:cs="Times New Roman"/>
          <w:szCs w:val="24"/>
        </w:rPr>
      </w:pPr>
    </w:p>
    <w:p w14:paraId="38475590" w14:textId="127ECE71" w:rsidR="006625CC" w:rsidRDefault="006625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Mar.1406</w:t>
      </w:r>
      <w:r>
        <w:rPr>
          <w:rFonts w:cs="Times New Roman"/>
          <w:szCs w:val="24"/>
        </w:rPr>
        <w:tab/>
        <w:t xml:space="preserve">He was a joint </w:t>
      </w:r>
      <w:proofErr w:type="spellStart"/>
      <w:r>
        <w:rPr>
          <w:rFonts w:cs="Times New Roman"/>
          <w:szCs w:val="24"/>
        </w:rPr>
        <w:t>mainpernor</w:t>
      </w:r>
      <w:proofErr w:type="spellEnd"/>
      <w:r>
        <w:rPr>
          <w:rFonts w:cs="Times New Roman"/>
          <w:szCs w:val="24"/>
        </w:rPr>
        <w:t xml:space="preserve"> for Henry Harden, clerk(q.v.).</w:t>
      </w:r>
    </w:p>
    <w:p w14:paraId="0EF0A900" w14:textId="3DFD2F72" w:rsidR="006625CC" w:rsidRDefault="006625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1405-13 p.20)</w:t>
      </w:r>
    </w:p>
    <w:p w14:paraId="0DF054AB" w14:textId="77777777" w:rsidR="006625CC" w:rsidRDefault="006625CC" w:rsidP="009139A6">
      <w:pPr>
        <w:pStyle w:val="NoSpacing"/>
        <w:rPr>
          <w:rFonts w:cs="Times New Roman"/>
          <w:szCs w:val="24"/>
        </w:rPr>
      </w:pPr>
    </w:p>
    <w:p w14:paraId="36A17D07" w14:textId="77777777" w:rsidR="006625CC" w:rsidRDefault="006625CC" w:rsidP="009139A6">
      <w:pPr>
        <w:pStyle w:val="NoSpacing"/>
        <w:rPr>
          <w:rFonts w:cs="Times New Roman"/>
          <w:szCs w:val="24"/>
        </w:rPr>
      </w:pPr>
    </w:p>
    <w:p w14:paraId="5EB6C769" w14:textId="0454A9C1" w:rsidR="006625CC" w:rsidRDefault="006625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2023</w:t>
      </w:r>
    </w:p>
    <w:p w14:paraId="2710EFE6" w14:textId="77777777" w:rsidR="006625CC" w:rsidRPr="002F73A7" w:rsidRDefault="006625CC" w:rsidP="009139A6">
      <w:pPr>
        <w:pStyle w:val="NoSpacing"/>
        <w:rPr>
          <w:rFonts w:cs="Times New Roman"/>
          <w:szCs w:val="24"/>
        </w:rPr>
      </w:pPr>
    </w:p>
    <w:sectPr w:rsidR="006625CC" w:rsidRPr="002F73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EA5C7" w14:textId="77777777" w:rsidR="002F73A7" w:rsidRDefault="002F73A7" w:rsidP="009139A6">
      <w:r>
        <w:separator/>
      </w:r>
    </w:p>
  </w:endnote>
  <w:endnote w:type="continuationSeparator" w:id="0">
    <w:p w14:paraId="55D17BC3" w14:textId="77777777" w:rsidR="002F73A7" w:rsidRDefault="002F73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A8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F4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C2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2737" w14:textId="77777777" w:rsidR="002F73A7" w:rsidRDefault="002F73A7" w:rsidP="009139A6">
      <w:r>
        <w:separator/>
      </w:r>
    </w:p>
  </w:footnote>
  <w:footnote w:type="continuationSeparator" w:id="0">
    <w:p w14:paraId="1F984F4A" w14:textId="77777777" w:rsidR="002F73A7" w:rsidRDefault="002F73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42D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11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63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3A7"/>
    <w:rsid w:val="000666E0"/>
    <w:rsid w:val="002510B7"/>
    <w:rsid w:val="002F73A7"/>
    <w:rsid w:val="00357FC9"/>
    <w:rsid w:val="005C130B"/>
    <w:rsid w:val="006625C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9EB37"/>
  <w15:docId w15:val="{908B7A03-53ED-40C6-A027-C26DE86D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2023-08-27T17:17:00Z</dcterms:created>
  <dcterms:modified xsi:type="dcterms:W3CDTF">2023-08-27T18:33:00Z</dcterms:modified>
</cp:coreProperties>
</file>